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13</w:t>
            </w: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9A00E0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9A00E0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A00E0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A00E0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9A00E0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9A00E0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9A00E0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9A00E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A00E0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9A00E0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9A00E0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9A00E0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9A00E0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B40630" w:rsidRPr="009A00E0" w:rsidTr="009A00E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9A00E0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9A00E0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9A00E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9A00E0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9A00E0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9A00E0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9A00E0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7471" w:type="dxa"/>
            <w:gridSpan w:val="6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A00E0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A00E0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9A00E0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9A00E0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B40630" w:rsidRPr="009A00E0" w:rsidTr="009A00E0">
        <w:tc>
          <w:tcPr>
            <w:tcW w:w="1134" w:type="dxa"/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00E0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00E0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00E0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00E0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00E0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00E0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00E0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00E0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B40630" w:rsidRPr="009A00E0" w:rsidTr="009A00E0">
        <w:tc>
          <w:tcPr>
            <w:tcW w:w="3970" w:type="dxa"/>
            <w:gridSpan w:val="3"/>
            <w:tcBorders>
              <w:bottom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B40630" w:rsidRPr="009A00E0" w:rsidTr="009A00E0">
        <w:tc>
          <w:tcPr>
            <w:tcW w:w="3970" w:type="dxa"/>
            <w:gridSpan w:val="3"/>
            <w:tcBorders>
              <w:top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4844" w:type="dxa"/>
            <w:gridSpan w:val="1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B40630" w:rsidRPr="009A00E0" w:rsidTr="009A00E0"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B40630" w:rsidRPr="009A00E0" w:rsidTr="009A00E0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B40630" w:rsidRPr="009A00E0" w:rsidTr="009A00E0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B40630" w:rsidRPr="009A00E0" w:rsidTr="009A00E0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B40630" w:rsidRPr="009A00E0" w:rsidTr="009A00E0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B40630" w:rsidRPr="009A00E0" w:rsidTr="009A00E0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B40630" w:rsidRPr="009A00E0" w:rsidTr="009A00E0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B40630" w:rsidRPr="009A00E0" w:rsidTr="009A00E0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9A00E0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9A00E0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9A00E0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630" w:rsidRPr="009A00E0" w:rsidTr="009A00E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A00E0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0630" w:rsidRPr="009A00E0" w:rsidRDefault="00B40630" w:rsidP="009A00E0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40630" w:rsidRPr="009B4DD1" w:rsidRDefault="00B40630" w:rsidP="00E245A4">
      <w:pPr>
        <w:rPr>
          <w:rFonts w:ascii="Arial" w:hAnsi="Arial" w:cs="Arial"/>
          <w:sz w:val="16"/>
          <w:szCs w:val="16"/>
        </w:rPr>
      </w:pPr>
    </w:p>
    <w:sectPr w:rsidR="00B40630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B2DC7"/>
    <w:rsid w:val="000C7038"/>
    <w:rsid w:val="000F09F6"/>
    <w:rsid w:val="002B5566"/>
    <w:rsid w:val="002F2046"/>
    <w:rsid w:val="00352C72"/>
    <w:rsid w:val="00364D65"/>
    <w:rsid w:val="00406D70"/>
    <w:rsid w:val="004B46A6"/>
    <w:rsid w:val="004E37A7"/>
    <w:rsid w:val="005837A7"/>
    <w:rsid w:val="00941742"/>
    <w:rsid w:val="009532FB"/>
    <w:rsid w:val="009A00E0"/>
    <w:rsid w:val="009B4DD1"/>
    <w:rsid w:val="009B7698"/>
    <w:rsid w:val="00AD32BB"/>
    <w:rsid w:val="00B25463"/>
    <w:rsid w:val="00B40630"/>
    <w:rsid w:val="00B948E9"/>
    <w:rsid w:val="00CE613E"/>
    <w:rsid w:val="00CE6214"/>
    <w:rsid w:val="00D531EC"/>
    <w:rsid w:val="00D80219"/>
    <w:rsid w:val="00E17B84"/>
    <w:rsid w:val="00E245A4"/>
    <w:rsid w:val="00E30CAD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368</Words>
  <Characters>2104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6637</cp:lastModifiedBy>
  <cp:revision>11</cp:revision>
  <dcterms:created xsi:type="dcterms:W3CDTF">2013-03-07T11:03:00Z</dcterms:created>
  <dcterms:modified xsi:type="dcterms:W3CDTF">2014-01-28T08:46:00Z</dcterms:modified>
</cp:coreProperties>
</file>